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E014F" w:rsidRPr="00431142" w:rsidRDefault="00AE014F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43114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2" o:spid="_x0000_i1126" type="#_x0000_t75" alt="Image00102.jpg" style="width:782.25pt;height:45pt;visibility:visible">
                  <v:imagedata r:id="rId10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3" o:spid="_x0000_i1127" type="#_x0000_t75" alt="Image00103.jpg" style="width:782.25pt;height:45pt;visibility:visible">
                  <v:imagedata r:id="rId10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4" o:spid="_x0000_i1128" type="#_x0000_t75" alt="Image00104.jpg" style="width:782.25pt;height:45pt;visibility:visible">
                  <v:imagedata r:id="rId10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014F" w:rsidRPr="00431142" w:rsidRDefault="00AE014F">
            <w:pPr>
              <w:jc w:val="both"/>
            </w:pPr>
            <w:r w:rsidRPr="00431142">
              <w:rPr>
                <w:noProof/>
              </w:rPr>
              <w:pict>
                <v:shape id="Picture 105" o:spid="_x0000_i1129" type="#_x0000_t75" alt="Image00105.jpg" style="width:782.25pt;height:45pt;visibility:visible">
                  <v:imagedata r:id="rId10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AE014F" w:rsidRPr="00431142" w:rsidRDefault="00AE014F"/>
        </w:tc>
      </w:tr>
      <w:tr w:rsidR="00AE014F" w:rsidRPr="00431142">
        <w:trPr>
          <w:trHeight w:hRule="exact" w:val="1432"/>
        </w:trPr>
        <w:tc>
          <w:tcPr>
            <w:tcW w:w="13425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2150" w:type="dxa"/>
            <w:tcBorders>
              <w:top w:val="single" w:sz="4" w:space="0" w:color="000000"/>
            </w:tcBorders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1433"/>
        </w:trPr>
        <w:tc>
          <w:tcPr>
            <w:tcW w:w="13425" w:type="dxa"/>
          </w:tcPr>
          <w:p w:rsidR="00AE014F" w:rsidRPr="00431142" w:rsidRDefault="00AE014F"/>
        </w:tc>
        <w:tc>
          <w:tcPr>
            <w:tcW w:w="2150" w:type="dxa"/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1175"/>
        </w:trPr>
        <w:tc>
          <w:tcPr>
            <w:tcW w:w="13425" w:type="dxa"/>
          </w:tcPr>
          <w:p w:rsidR="00AE014F" w:rsidRPr="00431142" w:rsidRDefault="00AE014F"/>
        </w:tc>
        <w:tc>
          <w:tcPr>
            <w:tcW w:w="2150" w:type="dxa"/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1161"/>
        </w:trPr>
        <w:tc>
          <w:tcPr>
            <w:tcW w:w="13425" w:type="dxa"/>
          </w:tcPr>
          <w:p w:rsidR="00AE014F" w:rsidRPr="00431142" w:rsidRDefault="00AE014F"/>
        </w:tc>
        <w:tc>
          <w:tcPr>
            <w:tcW w:w="2150" w:type="dxa"/>
          </w:tcPr>
          <w:p w:rsidR="00AE014F" w:rsidRPr="00431142" w:rsidRDefault="00AE014F"/>
        </w:tc>
        <w:tc>
          <w:tcPr>
            <w:tcW w:w="57" w:type="dxa"/>
          </w:tcPr>
          <w:p w:rsidR="00AE014F" w:rsidRPr="00431142" w:rsidRDefault="00AE014F"/>
        </w:tc>
      </w:tr>
      <w:tr w:rsidR="00AE014F" w:rsidRPr="00431142">
        <w:trPr>
          <w:trHeight w:hRule="exact" w:val="444"/>
        </w:trPr>
        <w:tc>
          <w:tcPr>
            <w:tcW w:w="13425" w:type="dxa"/>
          </w:tcPr>
          <w:p w:rsidR="00AE014F" w:rsidRPr="00431142" w:rsidRDefault="00AE014F"/>
        </w:tc>
        <w:tc>
          <w:tcPr>
            <w:tcW w:w="2150" w:type="dxa"/>
            <w:shd w:val="clear" w:color="auto" w:fill="FFFFFF"/>
          </w:tcPr>
          <w:p w:rsidR="00AE014F" w:rsidRPr="00431142" w:rsidRDefault="00AE014F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431142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AE014F" w:rsidRPr="00431142" w:rsidRDefault="00AE014F"/>
        </w:tc>
      </w:tr>
    </w:tbl>
    <w:p w:rsidR="00AE014F" w:rsidRDefault="00AE014F"/>
    <w:sectPr w:rsidR="00AE014F" w:rsidSect="00F31888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888"/>
    <w:rsid w:val="002249C2"/>
    <w:rsid w:val="00431142"/>
    <w:rsid w:val="004C5481"/>
    <w:rsid w:val="00AE014F"/>
    <w:rsid w:val="00F31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88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07" Type="http://schemas.openxmlformats.org/officeDocument/2006/relationships/image" Target="media/image104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110" Type="http://schemas.openxmlformats.org/officeDocument/2006/relationships/theme" Target="theme/theme1.xml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image" Target="media/image102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108" Type="http://schemas.openxmlformats.org/officeDocument/2006/relationships/image" Target="media/image105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image" Target="media/image103.jpeg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109" Type="http://schemas.openxmlformats.org/officeDocument/2006/relationships/fontTable" Target="fontTable.xml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94</Words>
  <Characters>539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2012-01-30T08:24:00Z</dcterms:created>
  <dcterms:modified xsi:type="dcterms:W3CDTF">2012-01-30T08:24:00Z</dcterms:modified>
</cp:coreProperties>
</file>